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AD43D" w14:textId="77777777" w:rsidR="002535C0" w:rsidRDefault="002535C0" w:rsidP="002535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Richard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NASSHE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591D127B" w14:textId="77777777" w:rsidR="002535C0" w:rsidRDefault="002535C0" w:rsidP="002535C0">
      <w:pPr>
        <w:pStyle w:val="NoSpacing"/>
        <w:rPr>
          <w:rFonts w:cs="Times New Roman"/>
          <w:szCs w:val="24"/>
        </w:rPr>
      </w:pPr>
    </w:p>
    <w:p w14:paraId="4B5AEF4B" w14:textId="77777777" w:rsidR="002535C0" w:rsidRDefault="002535C0" w:rsidP="002535C0">
      <w:pPr>
        <w:pStyle w:val="NoSpacing"/>
        <w:rPr>
          <w:rFonts w:cs="Times New Roman"/>
          <w:szCs w:val="24"/>
        </w:rPr>
      </w:pPr>
    </w:p>
    <w:p w14:paraId="7A9AFEB0" w14:textId="77777777" w:rsidR="002535C0" w:rsidRDefault="002535C0" w:rsidP="002535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Sep.1413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</w:t>
      </w:r>
    </w:p>
    <w:p w14:paraId="27299C1A" w14:textId="77777777" w:rsidR="002535C0" w:rsidRDefault="002535C0" w:rsidP="002535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Southcott, 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Margaret Chamberlain.</w:t>
      </w:r>
    </w:p>
    <w:p w14:paraId="02565629" w14:textId="77777777" w:rsidR="002535C0" w:rsidRDefault="002535C0" w:rsidP="002535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https://inquisitionspostmortem.ac.uk/view/inquisition/20-057/</w:t>
        </w:r>
      </w:hyperlink>
      <w:r>
        <w:rPr>
          <w:rFonts w:cs="Times New Roman"/>
          <w:szCs w:val="24"/>
        </w:rPr>
        <w:t xml:space="preserve"> )</w:t>
      </w:r>
    </w:p>
    <w:p w14:paraId="453405A9" w14:textId="77777777" w:rsidR="002535C0" w:rsidRDefault="002535C0" w:rsidP="002535C0">
      <w:pPr>
        <w:pStyle w:val="NoSpacing"/>
        <w:rPr>
          <w:rFonts w:cs="Times New Roman"/>
          <w:szCs w:val="24"/>
        </w:rPr>
      </w:pPr>
    </w:p>
    <w:p w14:paraId="77CA0906" w14:textId="77777777" w:rsidR="002535C0" w:rsidRDefault="002535C0" w:rsidP="002535C0">
      <w:pPr>
        <w:pStyle w:val="NoSpacing"/>
        <w:rPr>
          <w:rFonts w:cs="Times New Roman"/>
          <w:szCs w:val="24"/>
        </w:rPr>
      </w:pPr>
    </w:p>
    <w:p w14:paraId="1CC919DA" w14:textId="77777777" w:rsidR="002535C0" w:rsidRDefault="002535C0" w:rsidP="002535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78B9D7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1A423" w14:textId="77777777" w:rsidR="002535C0" w:rsidRDefault="002535C0" w:rsidP="009139A6">
      <w:r>
        <w:separator/>
      </w:r>
    </w:p>
  </w:endnote>
  <w:endnote w:type="continuationSeparator" w:id="0">
    <w:p w14:paraId="212BA6D9" w14:textId="77777777" w:rsidR="002535C0" w:rsidRDefault="002535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0CF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59F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DFF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11DF3" w14:textId="77777777" w:rsidR="002535C0" w:rsidRDefault="002535C0" w:rsidP="009139A6">
      <w:r>
        <w:separator/>
      </w:r>
    </w:p>
  </w:footnote>
  <w:footnote w:type="continuationSeparator" w:id="0">
    <w:p w14:paraId="0083B6C8" w14:textId="77777777" w:rsidR="002535C0" w:rsidRDefault="002535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EAE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711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1D3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5C0"/>
    <w:rsid w:val="000666E0"/>
    <w:rsid w:val="002510B7"/>
    <w:rsid w:val="002535C0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33AE6"/>
  <w15:chartTrackingRefBased/>
  <w15:docId w15:val="{21833E01-EB94-4E5C-90EF-EC0C4F77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35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2024-05-28T10:44:00Z</dcterms:created>
  <dcterms:modified xsi:type="dcterms:W3CDTF">2024-05-28T10:44:00Z</dcterms:modified>
</cp:coreProperties>
</file>